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65132" w14:textId="77777777" w:rsidR="00A22D7A" w:rsidRDefault="00A22D7A" w:rsidP="00A22D7A">
      <w:pPr>
        <w:rPr>
          <w:b/>
          <w:bCs/>
          <w:i/>
          <w:iCs/>
        </w:rPr>
      </w:pPr>
    </w:p>
    <w:p w14:paraId="416FEEB1" w14:textId="68939997" w:rsidR="00C2537D" w:rsidRDefault="00C2537D" w:rsidP="00A22D7A">
      <w:pPr>
        <w:rPr>
          <w:b/>
          <w:bCs/>
          <w:i/>
          <w:iCs/>
        </w:rPr>
      </w:pPr>
      <w:r>
        <w:rPr>
          <w:b/>
          <w:bCs/>
          <w:i/>
          <w:iCs/>
        </w:rPr>
        <w:t>Załącznik 8</w:t>
      </w:r>
    </w:p>
    <w:p w14:paraId="29EDADA5" w14:textId="18B0606D" w:rsidR="00A22D7A" w:rsidRPr="00A22D7A" w:rsidRDefault="00A22D7A" w:rsidP="00A22D7A">
      <w:pPr>
        <w:rPr>
          <w:b/>
          <w:bCs/>
        </w:rPr>
      </w:pPr>
      <w:r w:rsidRPr="00A22D7A">
        <w:rPr>
          <w:b/>
          <w:bCs/>
        </w:rPr>
        <w:t>KLAUZULA INFORMACYJNA</w:t>
      </w:r>
    </w:p>
    <w:p w14:paraId="1E2B6A03" w14:textId="77777777" w:rsidR="00A22D7A" w:rsidRPr="00A22D7A" w:rsidRDefault="00A22D7A" w:rsidP="00A22D7A">
      <w:r w:rsidRPr="00A22D7A"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028EAB1E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administratorem Pani/Pana danych osobowych jest JMM Sp. z o.o., ul. Żurawinowa 10, 62-070 Palędzie, e-mail: biuro@jmm.net.pl, </w:t>
      </w:r>
    </w:p>
    <w:p w14:paraId="36474FF4" w14:textId="28AAA24D" w:rsidR="00A22D7A" w:rsidRPr="00C2537D" w:rsidRDefault="00A22D7A" w:rsidP="00C2537D">
      <w:pPr>
        <w:numPr>
          <w:ilvl w:val="0"/>
          <w:numId w:val="4"/>
        </w:numPr>
        <w:rPr>
          <w:b/>
          <w:bCs/>
        </w:rPr>
      </w:pPr>
      <w:r w:rsidRPr="00A22D7A">
        <w:t xml:space="preserve">Pani/Pana dane osobowe przetwarzane będą na podstawie art. 6 ust. 1 lit. C RODO w celu związanym z postępowaniem o udzielenie zamówienia w ramach zapytania ofertowego nr </w:t>
      </w:r>
      <w:r w:rsidR="00C2537D" w:rsidRPr="00C2537D">
        <w:rPr>
          <w:b/>
          <w:bCs/>
          <w:i/>
          <w:iCs/>
        </w:rPr>
        <w:t>FST/0027/DZ/</w:t>
      </w:r>
      <w:r w:rsidR="007B11B0">
        <w:rPr>
          <w:b/>
          <w:bCs/>
          <w:i/>
          <w:iCs/>
        </w:rPr>
        <w:t>0</w:t>
      </w:r>
      <w:r w:rsidR="00A02C81">
        <w:rPr>
          <w:b/>
          <w:bCs/>
          <w:i/>
          <w:iCs/>
        </w:rPr>
        <w:t>8</w:t>
      </w:r>
      <w:r w:rsidR="007B11B0">
        <w:rPr>
          <w:b/>
          <w:bCs/>
          <w:i/>
          <w:iCs/>
        </w:rPr>
        <w:t xml:space="preserve"> </w:t>
      </w:r>
      <w:r w:rsidRPr="00A22D7A">
        <w:t xml:space="preserve">w ramach Projektu AKCJA ZAWODOWA TRANSFORMACJA, nr FEMP.08.01-IP.02-0027/23, </w:t>
      </w:r>
    </w:p>
    <w:p w14:paraId="68D30401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odbiorcami Pani/Pana danych osobowych będą osoby lub podmioty, którym udostępniona zostanie dokumentacja postępowania w oparciu o Wytyczne; </w:t>
      </w:r>
    </w:p>
    <w:p w14:paraId="024D8C55" w14:textId="4F145875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Pani/Pana dane osobowe będą przechowywane, do czasu rozliczenia Programu Fundusze Europejskie dla Małopolski 2021-2027 oraz upływów okresów trwałości i zakończenia kontroli trwałości dla projektu i archiwizowania dokumentacji; </w:t>
      </w:r>
    </w:p>
    <w:p w14:paraId="740D56EB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 </w:t>
      </w:r>
    </w:p>
    <w:p w14:paraId="3ECC5E80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w odniesieniu do Pani/Pana danych osobowych decyzje nie będą podejmowane w sposób zautomatyzowany, stosowanie do art. 22 RODO; </w:t>
      </w:r>
    </w:p>
    <w:p w14:paraId="415218E9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posiada Pani/Pan: </w:t>
      </w:r>
    </w:p>
    <w:p w14:paraId="05927645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na podstawie art. 15 RODO prawo dostępu do danych osobowych Pani/Pana dotyczących; </w:t>
      </w:r>
    </w:p>
    <w:p w14:paraId="5ECFDD74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</w:t>
      </w:r>
    </w:p>
    <w:p w14:paraId="676F814E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3BC08931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lastRenderedPageBreak/>
        <w:t xml:space="preserve">prawo do wniesienia skargi do Prezesa Urzędu Ochrony Danych Osobowych, gdy uzna Pani/Pan, że przetwarzanie danych osobowych Pani/Pana dotyczących narusza przepisy RODO; </w:t>
      </w:r>
    </w:p>
    <w:p w14:paraId="645C004E" w14:textId="77777777" w:rsidR="00A22D7A" w:rsidRPr="00A22D7A" w:rsidRDefault="00A22D7A" w:rsidP="00A22D7A">
      <w:pPr>
        <w:numPr>
          <w:ilvl w:val="0"/>
          <w:numId w:val="4"/>
        </w:numPr>
      </w:pPr>
      <w:r w:rsidRPr="00A22D7A">
        <w:t xml:space="preserve">nie przysługuje Pani/Panu: </w:t>
      </w:r>
    </w:p>
    <w:p w14:paraId="38849291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w związku z art. 17 ust. 3 lit. b, d lub e RODO prawo do usunięcia danych osobowych; </w:t>
      </w:r>
    </w:p>
    <w:p w14:paraId="50F7A389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prawo do przenoszenia danych osobowych, o którym mowa w art. 20 RODO; </w:t>
      </w:r>
    </w:p>
    <w:p w14:paraId="474996F6" w14:textId="77777777" w:rsidR="00A22D7A" w:rsidRPr="00A22D7A" w:rsidRDefault="00A22D7A" w:rsidP="00A22D7A">
      <w:pPr>
        <w:numPr>
          <w:ilvl w:val="4"/>
          <w:numId w:val="5"/>
        </w:numPr>
      </w:pPr>
      <w:r w:rsidRPr="00A22D7A">
        <w:t xml:space="preserve">na podstawie art. 21 RODO prawo sprzeciwu, wobec przetwarzania danych osobowych, gdyż podstawą prawną przetwarzania Pani/Pana danych osobowych jest art. 6 ust. 1 lit. c RODO. </w:t>
      </w:r>
    </w:p>
    <w:p w14:paraId="6D312D30" w14:textId="77777777" w:rsidR="00A22D7A" w:rsidRPr="00A22D7A" w:rsidRDefault="00A22D7A" w:rsidP="00A22D7A"/>
    <w:p w14:paraId="129F71C4" w14:textId="77777777" w:rsidR="00A22D7A" w:rsidRPr="00A22D7A" w:rsidRDefault="00A22D7A" w:rsidP="00A22D7A"/>
    <w:p w14:paraId="09DC3244" w14:textId="77777777" w:rsidR="00A22D7A" w:rsidRPr="00A22D7A" w:rsidRDefault="00A22D7A" w:rsidP="00A22D7A">
      <w:r w:rsidRPr="00A22D7A">
        <w:t xml:space="preserve">…………………………………………………………………….. </w:t>
      </w:r>
    </w:p>
    <w:p w14:paraId="5F8107CF" w14:textId="77777777" w:rsidR="00A22D7A" w:rsidRPr="00A22D7A" w:rsidRDefault="00A22D7A" w:rsidP="00A22D7A">
      <w:pPr>
        <w:rPr>
          <w:i/>
        </w:rPr>
      </w:pPr>
      <w:r w:rsidRPr="00A22D7A">
        <w:t>(data i podpis osoby, której dane osobowe są przetwarzane)</w:t>
      </w:r>
    </w:p>
    <w:p w14:paraId="7415775F" w14:textId="77777777" w:rsidR="00A22D7A" w:rsidRPr="00A22D7A" w:rsidRDefault="00A22D7A" w:rsidP="00A22D7A">
      <w:pPr>
        <w:rPr>
          <w:i/>
        </w:rPr>
      </w:pPr>
    </w:p>
    <w:p w14:paraId="727EE3E9" w14:textId="77777777" w:rsidR="00AF2CCF" w:rsidRPr="00A22D7A" w:rsidRDefault="00AF2CCF" w:rsidP="00A22D7A"/>
    <w:sectPr w:rsidR="00AF2CCF" w:rsidRPr="00A22D7A" w:rsidSect="003370DC">
      <w:headerReference w:type="default" r:id="rId8"/>
      <w:footerReference w:type="default" r:id="rId9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4BCC" w14:textId="22BA04F1" w:rsidR="00C2537D" w:rsidRPr="00C2537D" w:rsidRDefault="00C2537D" w:rsidP="00C2537D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b/>
        <w:bCs/>
        <w:i/>
        <w:iCs/>
        <w:sz w:val="20"/>
        <w:szCs w:val="20"/>
      </w:rPr>
    </w:pPr>
    <w:r w:rsidRPr="00C2537D">
      <w:rPr>
        <w:rFonts w:ascii="Arial" w:hAnsi="Arial" w:cs="Arial"/>
        <w:i/>
        <w:iCs/>
        <w:sz w:val="20"/>
        <w:szCs w:val="20"/>
      </w:rPr>
      <w:t>ZAPYTANIE OFERTOWE nr FST/0027/DZ/0</w:t>
    </w:r>
    <w:r w:rsidR="00A02C81">
      <w:rPr>
        <w:rFonts w:ascii="Arial" w:hAnsi="Arial" w:cs="Arial"/>
        <w:i/>
        <w:iCs/>
        <w:sz w:val="20"/>
        <w:szCs w:val="20"/>
      </w:rPr>
      <w:t>8</w:t>
    </w:r>
  </w:p>
  <w:p w14:paraId="2D4FA684" w14:textId="77777777" w:rsidR="00843DC2" w:rsidRPr="003370DC" w:rsidRDefault="00843DC2" w:rsidP="003370DC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</w:p>
  <w:p w14:paraId="2F98E18F" w14:textId="77777777" w:rsidR="003370DC" w:rsidRDefault="00337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505890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  <w:pPr>
        <w:ind w:left="0" w:firstLine="0"/>
      </w:pPr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4"/>
  </w:num>
  <w:num w:numId="3" w16cid:durableId="2060784013">
    <w:abstractNumId w:val="1"/>
  </w:num>
  <w:num w:numId="4" w16cid:durableId="15062453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61686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34C42"/>
    <w:rsid w:val="00035959"/>
    <w:rsid w:val="00041430"/>
    <w:rsid w:val="00051DB9"/>
    <w:rsid w:val="0006249A"/>
    <w:rsid w:val="000642BA"/>
    <w:rsid w:val="0007091E"/>
    <w:rsid w:val="000940B4"/>
    <w:rsid w:val="000A4C11"/>
    <w:rsid w:val="000D77C9"/>
    <w:rsid w:val="00110D52"/>
    <w:rsid w:val="00123388"/>
    <w:rsid w:val="001333A4"/>
    <w:rsid w:val="0017383E"/>
    <w:rsid w:val="00174280"/>
    <w:rsid w:val="001925DA"/>
    <w:rsid w:val="001A0018"/>
    <w:rsid w:val="001A30E9"/>
    <w:rsid w:val="001E0516"/>
    <w:rsid w:val="001E24C3"/>
    <w:rsid w:val="002022CE"/>
    <w:rsid w:val="00213B94"/>
    <w:rsid w:val="0022478C"/>
    <w:rsid w:val="00232575"/>
    <w:rsid w:val="002430D3"/>
    <w:rsid w:val="0024522D"/>
    <w:rsid w:val="00251CE5"/>
    <w:rsid w:val="00252696"/>
    <w:rsid w:val="002715A8"/>
    <w:rsid w:val="002931F7"/>
    <w:rsid w:val="002B7961"/>
    <w:rsid w:val="002D3BF3"/>
    <w:rsid w:val="002F186A"/>
    <w:rsid w:val="002F2B8A"/>
    <w:rsid w:val="002F7B1A"/>
    <w:rsid w:val="00307712"/>
    <w:rsid w:val="0032772D"/>
    <w:rsid w:val="00336186"/>
    <w:rsid w:val="003370DC"/>
    <w:rsid w:val="003761F1"/>
    <w:rsid w:val="00395655"/>
    <w:rsid w:val="003C01EC"/>
    <w:rsid w:val="003C55F3"/>
    <w:rsid w:val="003E2A86"/>
    <w:rsid w:val="003E4561"/>
    <w:rsid w:val="00425EC6"/>
    <w:rsid w:val="004322B0"/>
    <w:rsid w:val="004335C3"/>
    <w:rsid w:val="0045222D"/>
    <w:rsid w:val="0046020E"/>
    <w:rsid w:val="00473E40"/>
    <w:rsid w:val="00476198"/>
    <w:rsid w:val="00493B49"/>
    <w:rsid w:val="004D4C50"/>
    <w:rsid w:val="004E5A33"/>
    <w:rsid w:val="004F2C15"/>
    <w:rsid w:val="004F3C41"/>
    <w:rsid w:val="00506286"/>
    <w:rsid w:val="00524154"/>
    <w:rsid w:val="005424F2"/>
    <w:rsid w:val="00581D35"/>
    <w:rsid w:val="00583676"/>
    <w:rsid w:val="005848E3"/>
    <w:rsid w:val="005A499B"/>
    <w:rsid w:val="005B1EBB"/>
    <w:rsid w:val="005C71CD"/>
    <w:rsid w:val="005D0953"/>
    <w:rsid w:val="005E009C"/>
    <w:rsid w:val="005E4B5B"/>
    <w:rsid w:val="005F0144"/>
    <w:rsid w:val="006119B5"/>
    <w:rsid w:val="00615C8D"/>
    <w:rsid w:val="00623FF1"/>
    <w:rsid w:val="00646F91"/>
    <w:rsid w:val="006472E5"/>
    <w:rsid w:val="00663CE5"/>
    <w:rsid w:val="006646F3"/>
    <w:rsid w:val="006A17A8"/>
    <w:rsid w:val="006A1A9A"/>
    <w:rsid w:val="006C4712"/>
    <w:rsid w:val="006D3E57"/>
    <w:rsid w:val="006D535A"/>
    <w:rsid w:val="006D6CDE"/>
    <w:rsid w:val="006E3A0D"/>
    <w:rsid w:val="006F1339"/>
    <w:rsid w:val="0070644E"/>
    <w:rsid w:val="00725165"/>
    <w:rsid w:val="007329FA"/>
    <w:rsid w:val="00735B6F"/>
    <w:rsid w:val="00736C28"/>
    <w:rsid w:val="007850F5"/>
    <w:rsid w:val="007B11B0"/>
    <w:rsid w:val="007C11FF"/>
    <w:rsid w:val="007C23A5"/>
    <w:rsid w:val="007E1EEB"/>
    <w:rsid w:val="007E7B0C"/>
    <w:rsid w:val="0080038A"/>
    <w:rsid w:val="00805DDC"/>
    <w:rsid w:val="00815ACD"/>
    <w:rsid w:val="00822134"/>
    <w:rsid w:val="00825845"/>
    <w:rsid w:val="00843DC2"/>
    <w:rsid w:val="00853ED7"/>
    <w:rsid w:val="00897360"/>
    <w:rsid w:val="008E39A6"/>
    <w:rsid w:val="008F24CA"/>
    <w:rsid w:val="008F6552"/>
    <w:rsid w:val="009015CF"/>
    <w:rsid w:val="0092053D"/>
    <w:rsid w:val="00935FF0"/>
    <w:rsid w:val="0094574E"/>
    <w:rsid w:val="0097463D"/>
    <w:rsid w:val="00975F8B"/>
    <w:rsid w:val="00977F7A"/>
    <w:rsid w:val="009A7AEC"/>
    <w:rsid w:val="009B1220"/>
    <w:rsid w:val="009B325E"/>
    <w:rsid w:val="00A02C81"/>
    <w:rsid w:val="00A22D7A"/>
    <w:rsid w:val="00A27077"/>
    <w:rsid w:val="00A3120D"/>
    <w:rsid w:val="00A362AF"/>
    <w:rsid w:val="00A46987"/>
    <w:rsid w:val="00A5459E"/>
    <w:rsid w:val="00A679F1"/>
    <w:rsid w:val="00AA37BB"/>
    <w:rsid w:val="00AA5EC5"/>
    <w:rsid w:val="00AD0DEA"/>
    <w:rsid w:val="00AF2CCF"/>
    <w:rsid w:val="00B41685"/>
    <w:rsid w:val="00B63202"/>
    <w:rsid w:val="00B657B3"/>
    <w:rsid w:val="00B83020"/>
    <w:rsid w:val="00BA3033"/>
    <w:rsid w:val="00BB3DF9"/>
    <w:rsid w:val="00BD1175"/>
    <w:rsid w:val="00BD615C"/>
    <w:rsid w:val="00BE6AC9"/>
    <w:rsid w:val="00BF080C"/>
    <w:rsid w:val="00BF4B7A"/>
    <w:rsid w:val="00C15C7B"/>
    <w:rsid w:val="00C2537D"/>
    <w:rsid w:val="00C416E8"/>
    <w:rsid w:val="00C82BE4"/>
    <w:rsid w:val="00C94E90"/>
    <w:rsid w:val="00C97731"/>
    <w:rsid w:val="00CB1597"/>
    <w:rsid w:val="00CB7E0D"/>
    <w:rsid w:val="00CD2055"/>
    <w:rsid w:val="00D04252"/>
    <w:rsid w:val="00D249EB"/>
    <w:rsid w:val="00D2710C"/>
    <w:rsid w:val="00D30DFA"/>
    <w:rsid w:val="00D42D79"/>
    <w:rsid w:val="00D750AC"/>
    <w:rsid w:val="00D865D7"/>
    <w:rsid w:val="00D94977"/>
    <w:rsid w:val="00DA02D7"/>
    <w:rsid w:val="00DA6535"/>
    <w:rsid w:val="00DA796F"/>
    <w:rsid w:val="00DB3C51"/>
    <w:rsid w:val="00DC3BD2"/>
    <w:rsid w:val="00DE1508"/>
    <w:rsid w:val="00DE5863"/>
    <w:rsid w:val="00DF1D74"/>
    <w:rsid w:val="00E049ED"/>
    <w:rsid w:val="00E25E6F"/>
    <w:rsid w:val="00E405EF"/>
    <w:rsid w:val="00E452B6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5C85"/>
    <w:rsid w:val="00F26742"/>
    <w:rsid w:val="00F40724"/>
    <w:rsid w:val="00F50A2A"/>
    <w:rsid w:val="00F758FE"/>
    <w:rsid w:val="00F8055F"/>
    <w:rsid w:val="00F86ABF"/>
    <w:rsid w:val="00F93577"/>
    <w:rsid w:val="00F94028"/>
    <w:rsid w:val="00FB3A80"/>
    <w:rsid w:val="00FD6D45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uiPriority w:val="99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15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8</cp:revision>
  <cp:lastPrinted>2022-10-02T08:11:00Z</cp:lastPrinted>
  <dcterms:created xsi:type="dcterms:W3CDTF">2025-01-22T12:33:00Z</dcterms:created>
  <dcterms:modified xsi:type="dcterms:W3CDTF">2026-04-21T17:30:00Z</dcterms:modified>
</cp:coreProperties>
</file>